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41CB5" w14:textId="77777777" w:rsidR="002E5DC8" w:rsidRDefault="002E5DC8" w:rsidP="002E5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COUPE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d.ca.1434)</w:t>
      </w:r>
    </w:p>
    <w:p w14:paraId="181E2D63" w14:textId="77777777" w:rsidR="002E5DC8" w:rsidRDefault="002E5DC8" w:rsidP="002E5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58BFFC71" w14:textId="77777777" w:rsidR="002E5DC8" w:rsidRDefault="002E5DC8" w:rsidP="002E5DC8">
      <w:pPr>
        <w:pStyle w:val="NoSpacing"/>
        <w:rPr>
          <w:rFonts w:cs="Times New Roman"/>
          <w:szCs w:val="24"/>
        </w:rPr>
      </w:pPr>
    </w:p>
    <w:p w14:paraId="58444DD8" w14:textId="77777777" w:rsidR="002E5DC8" w:rsidRDefault="002E5DC8" w:rsidP="002E5DC8">
      <w:pPr>
        <w:pStyle w:val="NoSpacing"/>
        <w:rPr>
          <w:rFonts w:cs="Times New Roman"/>
          <w:szCs w:val="24"/>
        </w:rPr>
      </w:pPr>
    </w:p>
    <w:p w14:paraId="4F6B4CA8" w14:textId="77777777" w:rsidR="002E5DC8" w:rsidRDefault="002E5DC8" w:rsidP="002E5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John.</w:t>
      </w:r>
    </w:p>
    <w:p w14:paraId="6268A62A" w14:textId="77777777" w:rsidR="002E5DC8" w:rsidRDefault="002E5DC8" w:rsidP="002E5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(C.F.R. 1430-37 p.215)</w:t>
      </w:r>
    </w:p>
    <w:p w14:paraId="63BB90FE" w14:textId="77777777" w:rsidR="002E5DC8" w:rsidRDefault="002E5DC8" w:rsidP="002E5DC8">
      <w:pPr>
        <w:pStyle w:val="NoSpacing"/>
        <w:rPr>
          <w:rFonts w:cs="Times New Roman"/>
          <w:szCs w:val="24"/>
        </w:rPr>
      </w:pPr>
    </w:p>
    <w:p w14:paraId="2DB64427" w14:textId="77777777" w:rsidR="002E5DC8" w:rsidRDefault="002E5DC8" w:rsidP="002E5DC8">
      <w:pPr>
        <w:pStyle w:val="NoSpacing"/>
        <w:rPr>
          <w:rFonts w:cs="Times New Roman"/>
          <w:szCs w:val="24"/>
        </w:rPr>
      </w:pPr>
    </w:p>
    <w:p w14:paraId="44616AE1" w14:textId="77777777" w:rsidR="002E5DC8" w:rsidRDefault="002E5DC8" w:rsidP="002E5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Sep.1434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Northamptonshire</w:t>
      </w:r>
    </w:p>
    <w:p w14:paraId="684E03FD" w14:textId="77777777" w:rsidR="002E5DC8" w:rsidRDefault="002E5DC8" w:rsidP="002E5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Buckinghamshire.    (C.F.R. 1430-37 p.215)</w:t>
      </w:r>
    </w:p>
    <w:p w14:paraId="13FC0157" w14:textId="77777777" w:rsidR="002E5DC8" w:rsidRDefault="002E5DC8" w:rsidP="002E5DC8">
      <w:pPr>
        <w:pStyle w:val="NoSpacing"/>
        <w:rPr>
          <w:rFonts w:cs="Times New Roman"/>
          <w:szCs w:val="24"/>
        </w:rPr>
      </w:pPr>
    </w:p>
    <w:p w14:paraId="45CC26D2" w14:textId="77777777" w:rsidR="002E5DC8" w:rsidRDefault="002E5DC8" w:rsidP="002E5DC8">
      <w:pPr>
        <w:pStyle w:val="NoSpacing"/>
        <w:rPr>
          <w:rFonts w:cs="Times New Roman"/>
          <w:szCs w:val="24"/>
        </w:rPr>
      </w:pPr>
    </w:p>
    <w:p w14:paraId="43FA1351" w14:textId="77777777" w:rsidR="002E5DC8" w:rsidRDefault="002E5DC8" w:rsidP="002E5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December 2024</w:t>
      </w:r>
    </w:p>
    <w:p w14:paraId="41B3C1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00E34" w14:textId="77777777" w:rsidR="002E5DC8" w:rsidRDefault="002E5DC8" w:rsidP="009139A6">
      <w:r>
        <w:separator/>
      </w:r>
    </w:p>
  </w:endnote>
  <w:endnote w:type="continuationSeparator" w:id="0">
    <w:p w14:paraId="4828DECC" w14:textId="77777777" w:rsidR="002E5DC8" w:rsidRDefault="002E5D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CB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9F8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9C8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65DF95" w14:textId="77777777" w:rsidR="002E5DC8" w:rsidRDefault="002E5DC8" w:rsidP="009139A6">
      <w:r>
        <w:separator/>
      </w:r>
    </w:p>
  </w:footnote>
  <w:footnote w:type="continuationSeparator" w:id="0">
    <w:p w14:paraId="3E601F2B" w14:textId="77777777" w:rsidR="002E5DC8" w:rsidRDefault="002E5D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38C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1FA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E97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DC8"/>
    <w:rsid w:val="000666E0"/>
    <w:rsid w:val="002510B7"/>
    <w:rsid w:val="00270799"/>
    <w:rsid w:val="002E5DC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8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D6FB7"/>
  <w15:chartTrackingRefBased/>
  <w15:docId w15:val="{BBF2BE5A-2A52-4EC3-A9E7-6F1DA67B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2024-12-28T17:30:00Z</dcterms:created>
  <dcterms:modified xsi:type="dcterms:W3CDTF">2024-12-28T17:31:00Z</dcterms:modified>
</cp:coreProperties>
</file>